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38EDA" w14:textId="77777777" w:rsidR="00D62EAF" w:rsidRDefault="00D62EAF" w:rsidP="00D62E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SCOLES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03C0981" w14:textId="77777777" w:rsidR="00D62EAF" w:rsidRDefault="00D62EAF" w:rsidP="00D62E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 Merchant.</w:t>
      </w:r>
    </w:p>
    <w:p w14:paraId="0A455835" w14:textId="77777777" w:rsidR="00D62EAF" w:rsidRDefault="00D62EAF" w:rsidP="00D62E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55A187" w14:textId="77777777" w:rsidR="00D62EAF" w:rsidRDefault="00D62EAF" w:rsidP="00D62E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227B53" w14:textId="77777777" w:rsidR="00D62EAF" w:rsidRDefault="00D62EAF" w:rsidP="00D62E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Thomas Nelson of York, mercer(q.v.), brought a plaint of debt against him and</w:t>
      </w:r>
    </w:p>
    <w:p w14:paraId="5EE223B3" w14:textId="77777777" w:rsidR="00D62EAF" w:rsidRDefault="00D62EAF" w:rsidP="00D62EA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John Stubbs of Hull(q.v.),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Alcok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Hull(q.v.), as the executor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Alcok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Hull(q.v.).</w:t>
      </w:r>
    </w:p>
    <w:p w14:paraId="2480704E" w14:textId="77777777" w:rsidR="00D62EAF" w:rsidRDefault="00D62EAF" w:rsidP="00D62E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E6137DA" w14:textId="77777777" w:rsidR="00D62EAF" w:rsidRDefault="00D62EAF" w:rsidP="00D62E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A88608" w14:textId="77777777" w:rsidR="00D62EAF" w:rsidRDefault="00D62EAF" w:rsidP="00D62E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2AA0AC" w14:textId="77777777" w:rsidR="00D62EAF" w:rsidRDefault="00D62EAF" w:rsidP="00D62E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7001430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B0596" w14:textId="77777777" w:rsidR="00D62EAF" w:rsidRDefault="00D62EAF" w:rsidP="009139A6">
      <w:r>
        <w:separator/>
      </w:r>
    </w:p>
  </w:endnote>
  <w:endnote w:type="continuationSeparator" w:id="0">
    <w:p w14:paraId="501C9C0F" w14:textId="77777777" w:rsidR="00D62EAF" w:rsidRDefault="00D62E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BC5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FE53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A6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5015C" w14:textId="77777777" w:rsidR="00D62EAF" w:rsidRDefault="00D62EAF" w:rsidP="009139A6">
      <w:r>
        <w:separator/>
      </w:r>
    </w:p>
  </w:footnote>
  <w:footnote w:type="continuationSeparator" w:id="0">
    <w:p w14:paraId="7F058636" w14:textId="77777777" w:rsidR="00D62EAF" w:rsidRDefault="00D62E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D3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DF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F95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EA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62EA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3C192"/>
  <w15:chartTrackingRefBased/>
  <w15:docId w15:val="{B86DA0A2-D433-47A6-9761-0CA914FE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2E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2022-05-17T07:03:00Z</dcterms:created>
  <dcterms:modified xsi:type="dcterms:W3CDTF">2022-05-17T07:04:00Z</dcterms:modified>
</cp:coreProperties>
</file>